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8777B1" w:rsidRDefault="008777B1" w:rsidP="008777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Traffic Signs</w:t>
            </w:r>
            <w:r w:rsidR="00400C87">
              <w:rPr>
                <w:rFonts w:ascii="Times New Roman" w:hAnsi="Times New Roman"/>
              </w:rPr>
              <w:t xml:space="preserve"> Page </w:t>
            </w:r>
            <w:r>
              <w:rPr>
                <w:rFonts w:ascii="Times New Roman" w:hAnsi="Times New Roman"/>
              </w:rPr>
              <w:t>154</w:t>
            </w:r>
          </w:p>
          <w:p w:rsidR="00400C87" w:rsidRPr="003F7FF5" w:rsidRDefault="00400C87" w:rsidP="008777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8777B1">
              <w:rPr>
                <w:rFonts w:ascii="Times New Roman" w:hAnsi="Times New Roman"/>
              </w:rPr>
              <w:t xml:space="preserve"> # 3 </w:t>
            </w:r>
            <w:r>
              <w:rPr>
                <w:rFonts w:ascii="Times New Roman" w:hAnsi="Times New Roman"/>
              </w:rPr>
              <w:t xml:space="preserve">Track </w:t>
            </w:r>
            <w:r w:rsidR="008777B1">
              <w:rPr>
                <w:rFonts w:ascii="Times New Roman" w:hAnsi="Times New Roman"/>
              </w:rPr>
              <w:t>21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8777B1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Cars and Trucks Pages </w:t>
            </w:r>
            <w:r w:rsidR="00934479">
              <w:rPr>
                <w:rFonts w:ascii="Times New Roman" w:hAnsi="Times New Roman"/>
              </w:rPr>
              <w:t>156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Listen to the words: CD</w:t>
            </w:r>
            <w:r w:rsidR="00934479">
              <w:rPr>
                <w:rFonts w:ascii="Times New Roman" w:hAnsi="Times New Roman"/>
              </w:rPr>
              <w:t xml:space="preserve"> # 3</w:t>
            </w:r>
            <w:r w:rsidRPr="003F7FF5">
              <w:rPr>
                <w:rFonts w:ascii="Times New Roman" w:hAnsi="Times New Roman"/>
              </w:rPr>
              <w:t xml:space="preserve">: Track </w:t>
            </w:r>
            <w:r w:rsidR="00934479">
              <w:rPr>
                <w:rFonts w:ascii="Times New Roman" w:hAnsi="Times New Roman"/>
              </w:rPr>
              <w:t>23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934479" w:rsidRPr="003F7FF5" w:rsidTr="00075E73">
        <w:trPr>
          <w:trHeight w:val="70"/>
        </w:trPr>
        <w:tc>
          <w:tcPr>
            <w:tcW w:w="1548" w:type="dxa"/>
            <w:vMerge/>
          </w:tcPr>
          <w:p w:rsidR="00934479" w:rsidRPr="003F7FF5" w:rsidRDefault="0093447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34479" w:rsidRPr="003F7FF5" w:rsidRDefault="0093447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34479" w:rsidRDefault="00934479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Parts of a Car Pages 158-159</w:t>
            </w:r>
          </w:p>
          <w:p w:rsidR="00934479" w:rsidRDefault="00934479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3 Track 25</w:t>
            </w:r>
          </w:p>
        </w:tc>
        <w:tc>
          <w:tcPr>
            <w:tcW w:w="1422" w:type="dxa"/>
          </w:tcPr>
          <w:p w:rsidR="00934479" w:rsidRPr="003F7FF5" w:rsidRDefault="00934479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High Beginning Workbook Page 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Personal Information form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Low Intermediate Workbook Page 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1: First English Class</w:t>
            </w: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3F7FF5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2: In the Classroom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1 Am/Is/Are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2 Am/Is/Are Questions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</w:rPr>
              <w:t>Book 1: Pages 2-3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Speaking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A779F9" w:rsidP="008916BD">
            <w:pPr>
              <w:rPr>
                <w:rFonts w:ascii="Times New Roman" w:hAnsi="Times New Roman"/>
              </w:rPr>
            </w:pPr>
            <w:r w:rsidRPr="00075E73">
              <w:rPr>
                <w:rFonts w:ascii="Times New Roman" w:hAnsi="Times New Roman"/>
              </w:rPr>
              <w:t>One Question Interview Worksheet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7B1" w:rsidRDefault="008777B1" w:rsidP="00814CB4">
      <w:r>
        <w:separator/>
      </w:r>
    </w:p>
  </w:endnote>
  <w:endnote w:type="continuationSeparator" w:id="1">
    <w:p w:rsidR="008777B1" w:rsidRDefault="008777B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7B1" w:rsidRDefault="008777B1" w:rsidP="00814CB4">
      <w:r>
        <w:separator/>
      </w:r>
    </w:p>
  </w:footnote>
  <w:footnote w:type="continuationSeparator" w:id="1">
    <w:p w:rsidR="008777B1" w:rsidRDefault="008777B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8777B1">
      <w:rPr>
        <w:rFonts w:ascii="Times New Roman" w:hAnsi="Times New Roman"/>
        <w:color w:val="4F6228" w:themeColor="accent3" w:themeShade="80"/>
        <w:sz w:val="32"/>
        <w:szCs w:val="32"/>
      </w:rPr>
      <w:t>7 Transportation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608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FB2E44"/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0641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7B1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34479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2E44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6</TotalTime>
  <Pages>1</Pages>
  <Words>130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2009-06-01T14:46:00Z</dcterms:created>
  <dcterms:modified xsi:type="dcterms:W3CDTF">2009-06-01T15:05:00Z</dcterms:modified>
</cp:coreProperties>
</file>